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582" w:rsidRDefault="003D2582" w:rsidP="003D2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Gilbert ROSELL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</w:t>
      </w:r>
      <w:r w:rsidR="00EA76BB">
        <w:rPr>
          <w:rFonts w:ascii="Times New Roman" w:hAnsi="Times New Roman" w:cs="Times New Roman"/>
          <w:sz w:val="24"/>
          <w:szCs w:val="24"/>
        </w:rPr>
        <w:t>-23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D2582" w:rsidRDefault="003D2582" w:rsidP="003D2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Draycott, Derbyshire.</w:t>
      </w:r>
    </w:p>
    <w:p w:rsidR="003D2582" w:rsidRDefault="003D2582" w:rsidP="003D25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2582" w:rsidRDefault="003D2582" w:rsidP="003D25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2582" w:rsidRDefault="003D2582" w:rsidP="003D2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Aug.1419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Derby into lands </w:t>
      </w:r>
    </w:p>
    <w:p w:rsidR="003D2582" w:rsidRDefault="003D2582" w:rsidP="003D2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Richard Grey, 4</w:t>
      </w:r>
      <w:r w:rsidRPr="0034427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D2582" w:rsidRDefault="003D2582" w:rsidP="003D2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609E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21-14)</w:t>
      </w:r>
    </w:p>
    <w:p w:rsidR="00EA76BB" w:rsidRPr="00EA76BB" w:rsidRDefault="00EA76BB" w:rsidP="00EA76B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76BB">
        <w:rPr>
          <w:rFonts w:ascii="Times New Roman" w:hAnsi="Times New Roman" w:cs="Times New Roman"/>
          <w:sz w:val="24"/>
          <w:szCs w:val="24"/>
        </w:rPr>
        <w:t xml:space="preserve">  3 Dec.1423</w:t>
      </w:r>
      <w:r w:rsidRPr="00EA76BB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EA76BB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EA76BB"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 w:rsidRPr="00EA76BB">
        <w:rPr>
          <w:rFonts w:ascii="Times New Roman" w:hAnsi="Times New Roman" w:cs="Times New Roman"/>
          <w:sz w:val="24"/>
          <w:szCs w:val="24"/>
        </w:rPr>
        <w:t>Sawley</w:t>
      </w:r>
      <w:proofErr w:type="spellEnd"/>
    </w:p>
    <w:p w:rsidR="00EA76BB" w:rsidRPr="00EA76BB" w:rsidRDefault="00EA76BB" w:rsidP="00EA76B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76BB">
        <w:rPr>
          <w:rFonts w:ascii="Times New Roman" w:hAnsi="Times New Roman" w:cs="Times New Roman"/>
          <w:sz w:val="24"/>
          <w:szCs w:val="24"/>
        </w:rPr>
        <w:tab/>
      </w:r>
      <w:r w:rsidRPr="00EA76BB">
        <w:rPr>
          <w:rFonts w:ascii="Times New Roman" w:hAnsi="Times New Roman" w:cs="Times New Roman"/>
          <w:sz w:val="24"/>
          <w:szCs w:val="24"/>
        </w:rPr>
        <w:tab/>
        <w:t>into lands of the late Thomas Staunton(q.v.).</w:t>
      </w:r>
    </w:p>
    <w:p w:rsidR="00EA76BB" w:rsidRDefault="00EA76BB" w:rsidP="00EA76B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A76BB">
        <w:rPr>
          <w:rFonts w:ascii="Times New Roman" w:hAnsi="Times New Roman" w:cs="Times New Roman"/>
          <w:sz w:val="24"/>
          <w:szCs w:val="24"/>
        </w:rPr>
        <w:tab/>
      </w:r>
      <w:r w:rsidRPr="00EA76BB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EA76BB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EA7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6BB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EA76BB">
        <w:rPr>
          <w:rFonts w:ascii="Times New Roman" w:hAnsi="Times New Roman" w:cs="Times New Roman"/>
          <w:sz w:val="24"/>
          <w:szCs w:val="24"/>
        </w:rPr>
        <w:t xml:space="preserve"> 22-26</w:t>
      </w:r>
      <w:r>
        <w:t>)</w:t>
      </w:r>
    </w:p>
    <w:p w:rsidR="003D2582" w:rsidRDefault="003D2582" w:rsidP="003D25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2582" w:rsidRDefault="003D2582" w:rsidP="003D25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3D2582" w:rsidP="003D2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2015</w:t>
      </w:r>
    </w:p>
    <w:p w:rsidR="00EA76BB" w:rsidRPr="003D2582" w:rsidRDefault="00EA76BB" w:rsidP="003D2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2017</w:t>
      </w:r>
      <w:bookmarkStart w:id="0" w:name="_GoBack"/>
      <w:bookmarkEnd w:id="0"/>
    </w:p>
    <w:sectPr w:rsidR="00EA76BB" w:rsidRPr="003D25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582" w:rsidRDefault="003D2582" w:rsidP="00564E3C">
      <w:pPr>
        <w:spacing w:after="0" w:line="240" w:lineRule="auto"/>
      </w:pPr>
      <w:r>
        <w:separator/>
      </w:r>
    </w:p>
  </w:endnote>
  <w:endnote w:type="continuationSeparator" w:id="0">
    <w:p w:rsidR="003D2582" w:rsidRDefault="003D258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A76BB">
      <w:rPr>
        <w:rFonts w:ascii="Times New Roman" w:hAnsi="Times New Roman" w:cs="Times New Roman"/>
        <w:noProof/>
        <w:sz w:val="24"/>
        <w:szCs w:val="24"/>
      </w:rPr>
      <w:t>1 June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582" w:rsidRDefault="003D2582" w:rsidP="00564E3C">
      <w:pPr>
        <w:spacing w:after="0" w:line="240" w:lineRule="auto"/>
      </w:pPr>
      <w:r>
        <w:separator/>
      </w:r>
    </w:p>
  </w:footnote>
  <w:footnote w:type="continuationSeparator" w:id="0">
    <w:p w:rsidR="003D2582" w:rsidRDefault="003D258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582"/>
    <w:rsid w:val="00372DC6"/>
    <w:rsid w:val="003D2582"/>
    <w:rsid w:val="00564E3C"/>
    <w:rsid w:val="0064591D"/>
    <w:rsid w:val="00DD5B8A"/>
    <w:rsid w:val="00EA76BB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8C06C"/>
  <w15:chartTrackingRefBased/>
  <w15:docId w15:val="{183437DD-287A-4D98-94D8-D667217D3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D25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2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2015-10-06T15:46:00Z</dcterms:created>
  <dcterms:modified xsi:type="dcterms:W3CDTF">2017-06-01T11:38:00Z</dcterms:modified>
</cp:coreProperties>
</file>